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0D4" w:rsidRDefault="00C640D4" w:rsidP="00C640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640D4" w:rsidRDefault="00C640D4" w:rsidP="00C640D4">
      <w:pPr>
        <w:rPr>
          <w:rFonts w:ascii="Times New Roman" w:hAnsi="Times New Roman" w:cs="Times New Roman"/>
        </w:rPr>
      </w:pPr>
    </w:p>
    <w:p w:rsidR="00C640D4" w:rsidRDefault="00C640D4" w:rsidP="00C640D4">
      <w:pPr>
        <w:rPr>
          <w:rFonts w:ascii="Times New Roman" w:hAnsi="Times New Roman" w:cs="Times New Roman"/>
        </w:rPr>
      </w:pPr>
    </w:p>
    <w:p w:rsidR="00C640D4" w:rsidRDefault="00C640D4" w:rsidP="00C640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Arthern</w:t>
      </w:r>
      <w:proofErr w:type="spellEnd"/>
      <w:r>
        <w:rPr>
          <w:rFonts w:ascii="Times New Roman" w:hAnsi="Times New Roman" w:cs="Times New Roman"/>
        </w:rPr>
        <w:t xml:space="preserve"> of Addington, </w:t>
      </w:r>
    </w:p>
    <w:p w:rsidR="00C640D4" w:rsidRDefault="00C640D4" w:rsidP="00C640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Buckinghsmshire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Neweman</w:t>
      </w:r>
      <w:proofErr w:type="spellEnd"/>
      <w:r>
        <w:rPr>
          <w:rFonts w:ascii="Times New Roman" w:hAnsi="Times New Roman" w:cs="Times New Roman"/>
        </w:rPr>
        <w:t xml:space="preserve"> of Swanbourne(q.v.) and </w:t>
      </w:r>
    </w:p>
    <w:p w:rsidR="00C640D4" w:rsidRDefault="00C640D4" w:rsidP="00C640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Walter Sere of Swanbourne(q.v.).</w:t>
      </w:r>
    </w:p>
    <w:p w:rsidR="00C640D4" w:rsidRDefault="00C640D4" w:rsidP="00C640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C640D4" w:rsidRDefault="00C640D4" w:rsidP="00C640D4">
      <w:pPr>
        <w:rPr>
          <w:rFonts w:ascii="Times New Roman" w:hAnsi="Times New Roman" w:cs="Times New Roman"/>
        </w:rPr>
      </w:pPr>
    </w:p>
    <w:p w:rsidR="00C640D4" w:rsidRDefault="00C640D4" w:rsidP="00C640D4">
      <w:pPr>
        <w:rPr>
          <w:rFonts w:ascii="Times New Roman" w:hAnsi="Times New Roman" w:cs="Times New Roman"/>
        </w:rPr>
      </w:pPr>
    </w:p>
    <w:p w:rsidR="00C640D4" w:rsidRDefault="00C640D4" w:rsidP="00C640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C640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0D4" w:rsidRDefault="00C640D4" w:rsidP="00E71FC3">
      <w:r>
        <w:separator/>
      </w:r>
    </w:p>
  </w:endnote>
  <w:endnote w:type="continuationSeparator" w:id="0">
    <w:p w:rsidR="00C640D4" w:rsidRDefault="00C640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0D4" w:rsidRDefault="00C640D4" w:rsidP="00E71FC3">
      <w:r>
        <w:separator/>
      </w:r>
    </w:p>
  </w:footnote>
  <w:footnote w:type="continuationSeparator" w:id="0">
    <w:p w:rsidR="00C640D4" w:rsidRDefault="00C640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D4"/>
    <w:rsid w:val="001A7C09"/>
    <w:rsid w:val="00577BD5"/>
    <w:rsid w:val="00656CBA"/>
    <w:rsid w:val="006A1F77"/>
    <w:rsid w:val="00733BE7"/>
    <w:rsid w:val="00AB52E8"/>
    <w:rsid w:val="00B16D3F"/>
    <w:rsid w:val="00BB41AC"/>
    <w:rsid w:val="00C640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623960-F06B-431A-B4FA-57782F2A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40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2017-06-24T20:00:00Z</dcterms:created>
  <dcterms:modified xsi:type="dcterms:W3CDTF">2017-06-24T20:00:00Z</dcterms:modified>
</cp:coreProperties>
</file>